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proofErr w:type="spellStart"/>
      <w:r w:rsidR="00956DC8">
        <w:rPr>
          <w:rFonts w:eastAsia="Arial"/>
          <w:b/>
          <w:kern w:val="3"/>
          <w:sz w:val="24"/>
          <w:szCs w:val="24"/>
          <w:lang w:eastAsia="zh-CN"/>
        </w:rPr>
        <w:t>Сююмбике</w:t>
      </w:r>
      <w:proofErr w:type="spellEnd"/>
      <w:r w:rsidR="00956DC8">
        <w:rPr>
          <w:rFonts w:eastAsia="Arial"/>
          <w:b/>
          <w:kern w:val="3"/>
          <w:sz w:val="24"/>
          <w:szCs w:val="24"/>
          <w:lang w:eastAsia="zh-CN"/>
        </w:rPr>
        <w:t>, д.49/1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93CFC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956DC8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B93CF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56DC8">
        <w:rPr>
          <w:b/>
          <w:color w:val="000000"/>
          <w:kern w:val="3"/>
          <w:sz w:val="24"/>
          <w:szCs w:val="24"/>
          <w:lang w:eastAsia="zh-CN" w:bidi="hi-IN"/>
        </w:rPr>
        <w:t>11 912 604</w:t>
      </w:r>
      <w:r w:rsidR="000B7F3B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B93CF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F542E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56DC8">
        <w:rPr>
          <w:b/>
          <w:bCs/>
          <w:color w:val="000000"/>
          <w:kern w:val="3"/>
          <w:sz w:val="24"/>
          <w:szCs w:val="24"/>
          <w:lang w:eastAsia="zh-CN" w:bidi="hi-IN"/>
        </w:rPr>
        <w:t>223 689,06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56DC8">
        <w:rPr>
          <w:b/>
          <w:bCs/>
          <w:color w:val="000000"/>
          <w:kern w:val="3"/>
          <w:sz w:val="24"/>
          <w:szCs w:val="24"/>
          <w:lang w:eastAsia="zh-CN" w:bidi="hi-IN"/>
        </w:rPr>
        <w:t>149 126,04</w:t>
      </w:r>
      <w:bookmarkStart w:id="0" w:name="_GoBack"/>
      <w:bookmarkEnd w:id="0"/>
      <w:r w:rsidR="004236E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B7F3B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565A8"/>
    <w:rsid w:val="00164040"/>
    <w:rsid w:val="0018302A"/>
    <w:rsid w:val="00186FEC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258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36E7"/>
    <w:rsid w:val="00424407"/>
    <w:rsid w:val="00433E75"/>
    <w:rsid w:val="00436F0F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B23D6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81D1C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6DC8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D1A85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93CFC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03E4"/>
    <w:rsid w:val="00F44F32"/>
    <w:rsid w:val="00F4520A"/>
    <w:rsid w:val="00F54084"/>
    <w:rsid w:val="00F542E4"/>
    <w:rsid w:val="00F556C7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74F83-4AE9-495B-8417-9171ECEBB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297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2024-07-01T07:47:00Z</dcterms:created>
  <dcterms:modified xsi:type="dcterms:W3CDTF">2024-07-01T07:47:00Z</dcterms:modified>
</cp:coreProperties>
</file>